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4E53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SOMERSHAM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450BC1A2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F104AE0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</w:p>
    <w:p w14:paraId="5F156A36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</w:p>
    <w:p w14:paraId="539876C1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B109B7D" w14:textId="77777777" w:rsidR="005E1C42" w:rsidRDefault="005E1C42" w:rsidP="005E1C4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6729C7ED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8E7ADCF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</w:p>
    <w:p w14:paraId="7B03A873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</w:p>
    <w:p w14:paraId="56624434" w14:textId="77777777" w:rsidR="005E1C42" w:rsidRDefault="005E1C42" w:rsidP="005E1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2AC26D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46BD" w14:textId="77777777" w:rsidR="005E1C42" w:rsidRDefault="005E1C42" w:rsidP="009139A6">
      <w:r>
        <w:separator/>
      </w:r>
    </w:p>
  </w:endnote>
  <w:endnote w:type="continuationSeparator" w:id="0">
    <w:p w14:paraId="57C0F852" w14:textId="77777777" w:rsidR="005E1C42" w:rsidRDefault="005E1C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F15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24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B4D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0B99" w14:textId="77777777" w:rsidR="005E1C42" w:rsidRDefault="005E1C42" w:rsidP="009139A6">
      <w:r>
        <w:separator/>
      </w:r>
    </w:p>
  </w:footnote>
  <w:footnote w:type="continuationSeparator" w:id="0">
    <w:p w14:paraId="146238CC" w14:textId="77777777" w:rsidR="005E1C42" w:rsidRDefault="005E1C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D4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E4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33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C42"/>
    <w:rsid w:val="000666E0"/>
    <w:rsid w:val="002510B7"/>
    <w:rsid w:val="005C130B"/>
    <w:rsid w:val="005E1C4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E757D"/>
  <w15:chartTrackingRefBased/>
  <w15:docId w15:val="{234159BF-29BC-44FE-BABC-FBE31709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C4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2022-03-01T21:44:00Z</dcterms:created>
  <dcterms:modified xsi:type="dcterms:W3CDTF">2022-03-01T21:45:00Z</dcterms:modified>
</cp:coreProperties>
</file>